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82629" w14:textId="77777777" w:rsidR="00730D0C" w:rsidRDefault="00730D0C" w:rsidP="00730D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BADDESEWORTH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5BBCAA6A" w14:textId="77777777" w:rsidR="00730D0C" w:rsidRDefault="00730D0C" w:rsidP="00730D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6FE29533" w14:textId="77777777" w:rsidR="00730D0C" w:rsidRDefault="00730D0C" w:rsidP="00730D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82A68F" w14:textId="77777777" w:rsidR="00730D0C" w:rsidRDefault="00730D0C" w:rsidP="00730D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3C9E7B" w14:textId="77777777" w:rsidR="00730D0C" w:rsidRDefault="00730D0C" w:rsidP="00730D0C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3598A90E" w14:textId="77777777" w:rsidR="00730D0C" w:rsidRDefault="00730D0C" w:rsidP="00730D0C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m3,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3C9A45CB" w14:textId="77777777" w:rsidR="00730D0C" w:rsidRDefault="00730D0C" w:rsidP="00730D0C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05745012" w14:textId="77777777" w:rsidR="00730D0C" w:rsidRDefault="00730D0C" w:rsidP="00730D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A30756A" w14:textId="77777777" w:rsidR="00730D0C" w:rsidRDefault="00730D0C" w:rsidP="00730D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154A2A" w14:textId="77777777" w:rsidR="00730D0C" w:rsidRDefault="00730D0C" w:rsidP="00730D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September 2022</w:t>
      </w:r>
    </w:p>
    <w:p w14:paraId="08020D0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772A2" w14:textId="77777777" w:rsidR="00730D0C" w:rsidRDefault="00730D0C" w:rsidP="009139A6">
      <w:r>
        <w:separator/>
      </w:r>
    </w:p>
  </w:endnote>
  <w:endnote w:type="continuationSeparator" w:id="0">
    <w:p w14:paraId="0AB53059" w14:textId="77777777" w:rsidR="00730D0C" w:rsidRDefault="00730D0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9513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0D6B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1702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B93A6" w14:textId="77777777" w:rsidR="00730D0C" w:rsidRDefault="00730D0C" w:rsidP="009139A6">
      <w:r>
        <w:separator/>
      </w:r>
    </w:p>
  </w:footnote>
  <w:footnote w:type="continuationSeparator" w:id="0">
    <w:p w14:paraId="65D17E61" w14:textId="77777777" w:rsidR="00730D0C" w:rsidRDefault="00730D0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405F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A200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B0E4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D0C"/>
    <w:rsid w:val="000666E0"/>
    <w:rsid w:val="002510B7"/>
    <w:rsid w:val="005C130B"/>
    <w:rsid w:val="00730D0C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1BA1BA"/>
  <w15:chartTrackingRefBased/>
  <w15:docId w15:val="{7533A484-3A1C-4057-B661-F4DB3CCEA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2022-10-22T20:06:00Z</dcterms:created>
  <dcterms:modified xsi:type="dcterms:W3CDTF">2022-10-22T20:06:00Z</dcterms:modified>
</cp:coreProperties>
</file>